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415" w:rsidRDefault="00DA5415" w:rsidP="00DA5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TRYLLE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A5415" w:rsidRDefault="00DA5415" w:rsidP="00DA5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5415" w:rsidRDefault="00DA5415" w:rsidP="00DA5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5415" w:rsidRDefault="00DA5415" w:rsidP="00DA5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Litcham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Norfolk,</w:t>
      </w:r>
    </w:p>
    <w:p w:rsidR="00DA5415" w:rsidRDefault="00DA5415" w:rsidP="00DA5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Katherine </w:t>
      </w:r>
      <w:proofErr w:type="spellStart"/>
      <w:r>
        <w:rPr>
          <w:rFonts w:ascii="Times New Roman" w:hAnsi="Times New Roman" w:cs="Times New Roman"/>
          <w:sz w:val="24"/>
          <w:szCs w:val="24"/>
        </w:rPr>
        <w:t>Dru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B5A7F" w:rsidRDefault="00DA5415" w:rsidP="00DA5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26-16)</w:t>
      </w:r>
      <w:bookmarkStart w:id="0" w:name="_GoBack"/>
      <w:bookmarkEnd w:id="0"/>
    </w:p>
    <w:p w:rsidR="00DA5415" w:rsidRDefault="00DA5415" w:rsidP="00DA5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5415" w:rsidRDefault="00DA5415" w:rsidP="00DA54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5415" w:rsidRPr="00A05CCD" w:rsidRDefault="00DA5415" w:rsidP="00DA54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2016</w:t>
      </w:r>
    </w:p>
    <w:p w:rsidR="00DD5B8A" w:rsidRPr="00DA5415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DA54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415" w:rsidRDefault="00DA5415" w:rsidP="00564E3C">
      <w:pPr>
        <w:spacing w:after="0" w:line="240" w:lineRule="auto"/>
      </w:pPr>
      <w:r>
        <w:separator/>
      </w:r>
    </w:p>
  </w:endnote>
  <w:endnote w:type="continuationSeparator" w:id="0">
    <w:p w:rsidR="00DA5415" w:rsidRDefault="00DA541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B5A7F">
      <w:rPr>
        <w:rFonts w:ascii="Times New Roman" w:hAnsi="Times New Roman" w:cs="Times New Roman"/>
        <w:noProof/>
        <w:sz w:val="24"/>
        <w:szCs w:val="24"/>
      </w:rPr>
      <w:t>7 November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415" w:rsidRDefault="00DA5415" w:rsidP="00564E3C">
      <w:pPr>
        <w:spacing w:after="0" w:line="240" w:lineRule="auto"/>
      </w:pPr>
      <w:r>
        <w:separator/>
      </w:r>
    </w:p>
  </w:footnote>
  <w:footnote w:type="continuationSeparator" w:id="0">
    <w:p w:rsidR="00DA5415" w:rsidRDefault="00DA541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415"/>
    <w:rsid w:val="00372DC6"/>
    <w:rsid w:val="00564E3C"/>
    <w:rsid w:val="0064591D"/>
    <w:rsid w:val="008B5A7F"/>
    <w:rsid w:val="00DA541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ED297"/>
  <w15:chartTrackingRefBased/>
  <w15:docId w15:val="{843AD5A3-DFB5-4AA5-9407-EB131DB0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2016-01-25T22:13:00Z</dcterms:created>
  <dcterms:modified xsi:type="dcterms:W3CDTF">2017-11-07T10:03:00Z</dcterms:modified>
</cp:coreProperties>
</file>